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1CD85" w14:textId="77777777" w:rsidR="00800381" w:rsidRDefault="00800381" w:rsidP="0080038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Master John HENDRY</w:t>
      </w:r>
      <w:r>
        <w:rPr>
          <w:rStyle w:val="s1"/>
        </w:rPr>
        <w:t xml:space="preserve">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24A6408F" w14:textId="77777777" w:rsidR="00800381" w:rsidRDefault="00800381" w:rsidP="0080038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Rector of </w:t>
      </w:r>
      <w:proofErr w:type="spellStart"/>
      <w:r>
        <w:rPr>
          <w:rStyle w:val="s1"/>
        </w:rPr>
        <w:t>Bodham</w:t>
      </w:r>
      <w:proofErr w:type="spellEnd"/>
      <w:r>
        <w:rPr>
          <w:rStyle w:val="s1"/>
        </w:rPr>
        <w:t>, Norfolk.</w:t>
      </w:r>
    </w:p>
    <w:p w14:paraId="19076E3E" w14:textId="77777777" w:rsidR="00800381" w:rsidRDefault="00800381" w:rsidP="00800381">
      <w:pPr>
        <w:pStyle w:val="NoSpacing"/>
        <w:tabs>
          <w:tab w:val="left" w:pos="720"/>
        </w:tabs>
        <w:rPr>
          <w:rStyle w:val="s1"/>
        </w:rPr>
      </w:pPr>
    </w:p>
    <w:p w14:paraId="4D1CEE28" w14:textId="77777777" w:rsidR="00800381" w:rsidRDefault="00800381" w:rsidP="00800381">
      <w:pPr>
        <w:pStyle w:val="NoSpacing"/>
        <w:tabs>
          <w:tab w:val="left" w:pos="720"/>
        </w:tabs>
        <w:rPr>
          <w:rStyle w:val="s1"/>
        </w:rPr>
      </w:pPr>
    </w:p>
    <w:p w14:paraId="69E93FC2" w14:textId="77777777" w:rsidR="00800381" w:rsidRDefault="00800381" w:rsidP="0080038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343FDD67" w14:textId="77777777" w:rsidR="00800381" w:rsidRDefault="00800381" w:rsidP="0080038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</w:t>
      </w:r>
      <w:r>
        <w:rPr>
          <w:rStyle w:val="s1"/>
        </w:rPr>
        <w:t>71)</w:t>
      </w:r>
    </w:p>
    <w:p w14:paraId="111D8FCA" w14:textId="77777777" w:rsidR="00800381" w:rsidRDefault="00800381" w:rsidP="00800381">
      <w:pPr>
        <w:pStyle w:val="NoSpacing"/>
        <w:tabs>
          <w:tab w:val="left" w:pos="720"/>
        </w:tabs>
        <w:rPr>
          <w:rStyle w:val="s1"/>
        </w:rPr>
      </w:pPr>
    </w:p>
    <w:p w14:paraId="3621E3EB" w14:textId="77777777" w:rsidR="00800381" w:rsidRDefault="00800381" w:rsidP="00800381">
      <w:pPr>
        <w:pStyle w:val="NoSpacing"/>
        <w:tabs>
          <w:tab w:val="left" w:pos="720"/>
        </w:tabs>
        <w:rPr>
          <w:rStyle w:val="s1"/>
        </w:rPr>
      </w:pPr>
    </w:p>
    <w:p w14:paraId="4D31764D" w14:textId="77777777" w:rsidR="00800381" w:rsidRDefault="00800381" w:rsidP="0080038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10 September 2021</w:t>
      </w:r>
    </w:p>
    <w:p w14:paraId="40E43A4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CAA5D" w14:textId="77777777" w:rsidR="00800381" w:rsidRDefault="00800381" w:rsidP="009139A6">
      <w:r>
        <w:separator/>
      </w:r>
    </w:p>
  </w:endnote>
  <w:endnote w:type="continuationSeparator" w:id="0">
    <w:p w14:paraId="22741C3E" w14:textId="77777777" w:rsidR="00800381" w:rsidRDefault="008003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2D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0C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DA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BDBCF" w14:textId="77777777" w:rsidR="00800381" w:rsidRDefault="00800381" w:rsidP="009139A6">
      <w:r>
        <w:separator/>
      </w:r>
    </w:p>
  </w:footnote>
  <w:footnote w:type="continuationSeparator" w:id="0">
    <w:p w14:paraId="6489337A" w14:textId="77777777" w:rsidR="00800381" w:rsidRDefault="008003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5BE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CE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3B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381"/>
    <w:rsid w:val="000666E0"/>
    <w:rsid w:val="002510B7"/>
    <w:rsid w:val="005C130B"/>
    <w:rsid w:val="0080038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AE45F"/>
  <w15:chartTrackingRefBased/>
  <w15:docId w15:val="{660E5D56-D88B-4AB2-89E9-F4C6F264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0381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80038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2021-10-05T07:26:00Z</dcterms:created>
  <dcterms:modified xsi:type="dcterms:W3CDTF">2021-10-05T07:26:00Z</dcterms:modified>
</cp:coreProperties>
</file>